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EB7" w:rsidRDefault="00422EB7" w:rsidP="00422E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22EB7" w:rsidRDefault="00422EB7" w:rsidP="00422E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EB7" w:rsidRDefault="00422EB7" w:rsidP="00422E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EB7" w:rsidRDefault="00422EB7" w:rsidP="00422E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 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Wellingborough,</w:t>
      </w:r>
    </w:p>
    <w:p w:rsidR="00422EB7" w:rsidRDefault="00422EB7" w:rsidP="00422EB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Northamptonshire, 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22EB7" w:rsidRDefault="00422EB7" w:rsidP="00422E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80FD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21-109)</w:t>
      </w:r>
    </w:p>
    <w:p w:rsidR="00422EB7" w:rsidRDefault="00422EB7" w:rsidP="00422E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EB7" w:rsidRDefault="00422EB7" w:rsidP="00422E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22EB7" w:rsidRDefault="00422EB7" w:rsidP="00422E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2015</w:t>
      </w:r>
      <w:bookmarkStart w:id="0" w:name="_GoBack"/>
      <w:bookmarkEnd w:id="0"/>
    </w:p>
    <w:sectPr w:rsidR="00DD5B8A" w:rsidRPr="00422E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EB7" w:rsidRDefault="00422EB7" w:rsidP="00564E3C">
      <w:pPr>
        <w:spacing w:after="0" w:line="240" w:lineRule="auto"/>
      </w:pPr>
      <w:r>
        <w:separator/>
      </w:r>
    </w:p>
  </w:endnote>
  <w:endnote w:type="continuationSeparator" w:id="0">
    <w:p w:rsidR="00422EB7" w:rsidRDefault="00422E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2EB7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EB7" w:rsidRDefault="00422EB7" w:rsidP="00564E3C">
      <w:pPr>
        <w:spacing w:after="0" w:line="240" w:lineRule="auto"/>
      </w:pPr>
      <w:r>
        <w:separator/>
      </w:r>
    </w:p>
  </w:footnote>
  <w:footnote w:type="continuationSeparator" w:id="0">
    <w:p w:rsidR="00422EB7" w:rsidRDefault="00422E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EB7"/>
    <w:rsid w:val="00372DC6"/>
    <w:rsid w:val="00422EB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8B78E"/>
  <w15:chartTrackingRefBased/>
  <w15:docId w15:val="{5E698779-00A0-4679-BFB0-9BBC9AFD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22E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2015-11-24T21:56:00Z</dcterms:created>
  <dcterms:modified xsi:type="dcterms:W3CDTF">2015-11-24T21:56:00Z</dcterms:modified>
</cp:coreProperties>
</file>